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13E65DB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5B23D2">
        <w:rPr>
          <w:b/>
          <w:bCs/>
          <w:i/>
          <w:noProof/>
          <w:sz w:val="28"/>
        </w:rPr>
        <w:t>3437</w:t>
      </w:r>
    </w:p>
    <w:p w14:paraId="06EFB710" w14:textId="5A86CF59" w:rsidR="00324A06" w:rsidRPr="001C568A" w:rsidRDefault="0050078F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50078F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2F421B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F125CB" w:rsidR="001E41F3" w:rsidRPr="00410371" w:rsidRDefault="005007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8148C7">
              <w:rPr>
                <w:b/>
                <w:noProof/>
                <w:sz w:val="28"/>
              </w:rPr>
              <w:t>922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E1015F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0078F">
              <w:fldChar w:fldCharType="begin"/>
            </w:r>
            <w:r w:rsidR="0050078F">
              <w:instrText xml:space="preserve"> DOCPROPERTY  Version  \* MERGEFORMAT </w:instrText>
            </w:r>
            <w:r w:rsidR="0050078F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9108FF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2F421B">
              <w:rPr>
                <w:b/>
                <w:noProof/>
                <w:sz w:val="28"/>
              </w:rPr>
              <w:t>9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5007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5007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31BECABC" w14:textId="77777777" w:rsidR="00F85492" w:rsidRPr="002571EA" w:rsidRDefault="00F85492" w:rsidP="00F85492">
      <w:pPr>
        <w:pStyle w:val="Heading4"/>
      </w:pPr>
      <w:bookmarkStart w:id="1" w:name="_Toc51763865"/>
      <w:bookmarkStart w:id="2" w:name="_Toc64449035"/>
      <w:bookmarkStart w:id="3" w:name="_Toc66289694"/>
      <w:bookmarkStart w:id="4" w:name="_Toc74154807"/>
      <w:bookmarkStart w:id="5" w:name="_Toc81383551"/>
      <w:bookmarkStart w:id="6" w:name="_Toc88658184"/>
      <w:bookmarkStart w:id="7" w:name="_Toc97911096"/>
      <w:bookmarkStart w:id="8" w:name="_Toc51776062"/>
      <w:bookmarkStart w:id="9" w:name="_Toc56773084"/>
      <w:bookmarkStart w:id="10" w:name="_Toc64447713"/>
      <w:bookmarkStart w:id="11" w:name="_Toc74152369"/>
      <w:bookmarkStart w:id="12" w:name="_Toc88654222"/>
      <w:bookmarkStart w:id="13" w:name="_Toc99056291"/>
      <w:bookmarkStart w:id="14" w:name="_Toc99959224"/>
      <w:bookmarkStart w:id="15" w:name="_Toc99056308"/>
      <w:bookmarkStart w:id="16" w:name="_Toc99959241"/>
      <w:r w:rsidRPr="002571EA"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F745E9E" w14:textId="77777777" w:rsidR="00F85492" w:rsidRPr="00BB239F" w:rsidRDefault="00F85492" w:rsidP="00F85492">
      <w:pPr>
        <w:jc w:val="both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85492" w:rsidRPr="00BB239F" w14:paraId="2852276B" w14:textId="77777777" w:rsidTr="00471FD8">
        <w:tc>
          <w:tcPr>
            <w:tcW w:w="2836" w:type="dxa"/>
          </w:tcPr>
          <w:p w14:paraId="2E5EC8D0" w14:textId="77777777" w:rsidR="00F85492" w:rsidRPr="00BB239F" w:rsidRDefault="00F85492" w:rsidP="00471FD8">
            <w:pPr>
              <w:pStyle w:val="TAH"/>
            </w:pPr>
            <w:r w:rsidRPr="00BB239F">
              <w:lastRenderedPageBreak/>
              <w:t>IE/Group Name</w:t>
            </w:r>
          </w:p>
        </w:tc>
        <w:tc>
          <w:tcPr>
            <w:tcW w:w="1134" w:type="dxa"/>
          </w:tcPr>
          <w:p w14:paraId="054A9F52" w14:textId="77777777" w:rsidR="00F85492" w:rsidRPr="00BB239F" w:rsidRDefault="00F85492" w:rsidP="00471FD8">
            <w:pPr>
              <w:pStyle w:val="TAH"/>
            </w:pPr>
            <w:r w:rsidRPr="00BB239F">
              <w:t>Presence</w:t>
            </w:r>
          </w:p>
        </w:tc>
        <w:tc>
          <w:tcPr>
            <w:tcW w:w="1588" w:type="dxa"/>
          </w:tcPr>
          <w:p w14:paraId="1ACEB268" w14:textId="77777777" w:rsidR="00F85492" w:rsidRPr="00BB239F" w:rsidRDefault="00F85492" w:rsidP="00471FD8">
            <w:pPr>
              <w:pStyle w:val="TAH"/>
            </w:pPr>
            <w:r w:rsidRPr="00BB239F">
              <w:t>Range</w:t>
            </w:r>
          </w:p>
        </w:tc>
        <w:tc>
          <w:tcPr>
            <w:tcW w:w="1842" w:type="dxa"/>
          </w:tcPr>
          <w:p w14:paraId="069EFA4E" w14:textId="77777777" w:rsidR="00F85492" w:rsidRPr="00BB239F" w:rsidRDefault="00F85492" w:rsidP="00471FD8">
            <w:pPr>
              <w:pStyle w:val="TAH"/>
            </w:pPr>
            <w:r w:rsidRPr="00BB239F">
              <w:t>IE Type and Reference</w:t>
            </w:r>
          </w:p>
        </w:tc>
        <w:tc>
          <w:tcPr>
            <w:tcW w:w="2142" w:type="dxa"/>
          </w:tcPr>
          <w:p w14:paraId="1BF5307F" w14:textId="77777777" w:rsidR="00F85492" w:rsidRPr="00BB239F" w:rsidRDefault="00F85492" w:rsidP="00471FD8">
            <w:pPr>
              <w:pStyle w:val="TAH"/>
            </w:pPr>
            <w:r w:rsidRPr="00BB239F">
              <w:t>Semantics Description</w:t>
            </w:r>
          </w:p>
        </w:tc>
      </w:tr>
      <w:tr w:rsidR="00F85492" w:rsidRPr="00BB239F" w14:paraId="3A9C222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FEF2" w14:textId="77777777" w:rsidR="00F85492" w:rsidRPr="00A73D91" w:rsidRDefault="00F85492" w:rsidP="00471FD8">
            <w:pPr>
              <w:pStyle w:val="TAL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A4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262" w14:textId="77777777" w:rsidR="00F85492" w:rsidRPr="00BB239F" w:rsidRDefault="00F85492" w:rsidP="00471FD8">
            <w:pPr>
              <w:pStyle w:val="TAL"/>
            </w:pPr>
            <w:r w:rsidRPr="00BB239F">
              <w:t>1..&lt;maxnoofPRSresourceSets&gt;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815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687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C27E9A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37F7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86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DDE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9D0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412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053C62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F53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B30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9FA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7F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20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837D956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630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11B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890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A9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0BC2" w14:textId="77777777" w:rsidR="00F85492" w:rsidRPr="00BB239F" w:rsidRDefault="00F85492" w:rsidP="00471FD8">
            <w:pPr>
              <w:pStyle w:val="TAL"/>
            </w:pPr>
            <w:r w:rsidRPr="00BB239F">
              <w:t>24,28,…,272 PRBs</w:t>
            </w:r>
          </w:p>
        </w:tc>
      </w:tr>
      <w:tr w:rsidR="00F85492" w:rsidRPr="00BB239F" w14:paraId="487A411E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324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6B6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B84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5CE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D9B" w14:textId="77777777" w:rsidR="00F85492" w:rsidRPr="00BB239F" w:rsidRDefault="00F85492" w:rsidP="00471FD8">
            <w:pPr>
              <w:pStyle w:val="TAL"/>
            </w:pPr>
            <w:r w:rsidRPr="00BB239F">
              <w:t>Starting PRB to Point A</w:t>
            </w:r>
          </w:p>
        </w:tc>
      </w:tr>
      <w:tr w:rsidR="00F85492" w:rsidRPr="00BB239F" w14:paraId="197BA925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5A0" w14:textId="77777777" w:rsidR="00F85492" w:rsidRPr="00BB239F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9EB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B817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1B4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5339" w14:textId="77777777" w:rsidR="00F85492" w:rsidRPr="00BA1E6B" w:rsidRDefault="00F85492" w:rsidP="00471FD8">
            <w:pPr>
              <w:pStyle w:val="TAL"/>
            </w:pPr>
            <w:r w:rsidRPr="008C20F9">
              <w:rPr>
                <w:noProof/>
              </w:rPr>
              <w:t>NR ARFCN</w:t>
            </w:r>
          </w:p>
        </w:tc>
      </w:tr>
      <w:tr w:rsidR="00F85492" w:rsidRPr="00BB239F" w14:paraId="13D26BBE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899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C5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E935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F27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065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2A8F0E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24D4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37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36B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9A3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CE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9AD7A7F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DBF3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EE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7BD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A9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A31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4EA5C4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14CF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54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BA7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B34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A2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93AC06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4B9B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E4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BD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014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E81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4CE949B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AE3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94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27C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2FE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587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969EAA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BC0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C7E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C27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77F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12,…)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6D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32B5F9A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96B" w14:textId="77777777" w:rsidR="00F85492" w:rsidRPr="00F85492" w:rsidRDefault="00F85492" w:rsidP="00471FD8">
            <w:pPr>
              <w:pStyle w:val="TAL"/>
              <w:ind w:leftChars="100" w:left="2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0AB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EF3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70D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3F1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32B245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F4C" w14:textId="77777777" w:rsidR="00F85492" w:rsidRPr="00F85492" w:rsidRDefault="00F85492" w:rsidP="00471FD8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A80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A92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3E5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C27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FC77CDF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515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A8C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77C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25BC" w14:textId="77777777" w:rsidR="00F85492" w:rsidRDefault="00F85492" w:rsidP="00471FD8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5DF34DED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284" w14:textId="77777777" w:rsidR="00F85492" w:rsidRPr="00BB239F" w:rsidRDefault="00F85492" w:rsidP="00471FD8">
            <w:pPr>
              <w:pStyle w:val="TAL"/>
            </w:pPr>
            <w:r w:rsidRPr="00A027E6">
              <w:t>Muting pattern option 1 is used to mute the whole PRS resource set (within a period)</w:t>
            </w:r>
          </w:p>
        </w:tc>
      </w:tr>
      <w:tr w:rsidR="00F85492" w:rsidRPr="00BB239F" w14:paraId="7AA504AC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EEF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D7A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1C89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07D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CAD3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8F8B2B1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CC9" w14:textId="77777777" w:rsidR="00F85492" w:rsidRPr="00F85492" w:rsidRDefault="00F85492" w:rsidP="00471FD8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010" w14:textId="77777777" w:rsidR="00F85492" w:rsidRPr="00F85492" w:rsidRDefault="00F85492" w:rsidP="00471FD8">
            <w:pPr>
              <w:pStyle w:val="TAL"/>
              <w:rPr>
                <w:noProof/>
                <w:highlight w:val="yellow"/>
              </w:rPr>
            </w:pPr>
            <w:r w:rsidRPr="00F85492">
              <w:rPr>
                <w:noProof/>
                <w:highlight w:val="yellow"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5DF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109A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E6E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C6286EC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AAB" w14:textId="77777777" w:rsidR="00F85492" w:rsidRPr="008D3D41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F7D9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C60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FBA" w14:textId="77777777" w:rsidR="00F85492" w:rsidRDefault="00F85492" w:rsidP="00471FD8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7502F5A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CAE" w14:textId="77777777" w:rsidR="00F85492" w:rsidRPr="00BB239F" w:rsidRDefault="00F85492" w:rsidP="00471FD8">
            <w:pPr>
              <w:pStyle w:val="TAL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tr w:rsidR="00F85492" w:rsidRPr="00BB239F" w14:paraId="03F1E524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8B1" w14:textId="77777777" w:rsidR="00F85492" w:rsidRPr="008D3D41" w:rsidRDefault="00F85492" w:rsidP="00471FD8">
            <w:pPr>
              <w:pStyle w:val="TAL"/>
              <w:ind w:leftChars="100" w:left="200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78B" w14:textId="77777777" w:rsidR="00F85492" w:rsidRPr="008D3D41" w:rsidRDefault="00F85492" w:rsidP="00471FD8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FC9" w14:textId="77777777" w:rsidR="00F85492" w:rsidRPr="008D3D41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605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2AF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097605C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714" w14:textId="77777777" w:rsidR="00F85492" w:rsidRPr="00A73D91" w:rsidRDefault="00F85492" w:rsidP="00471FD8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287" w14:textId="77777777" w:rsidR="00F85492" w:rsidRPr="008D3D41" w:rsidRDefault="00F85492" w:rsidP="00471FD8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D0D" w14:textId="77777777" w:rsidR="00F85492" w:rsidRPr="008D3D41" w:rsidRDefault="00F85492" w:rsidP="00471FD8">
            <w:pPr>
              <w:pStyle w:val="TAL"/>
            </w:pPr>
            <w:r w:rsidRPr="008D3D41">
              <w:t>1..&lt;maxnoofPRSresources&gt;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48E" w14:textId="77777777" w:rsidR="00F85492" w:rsidRPr="008D3D41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458" w14:textId="77777777" w:rsidR="00F85492" w:rsidRPr="00BB239F" w:rsidRDefault="00F85492" w:rsidP="00471FD8">
            <w:pPr>
              <w:pStyle w:val="TAL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37.355 [39]</w:t>
            </w:r>
          </w:p>
        </w:tc>
      </w:tr>
      <w:tr w:rsidR="00F85492" w:rsidRPr="00BB239F" w14:paraId="1A6379A5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963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07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78D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05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8C9E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A5D2CC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6629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1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06C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9E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A560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9D6CE8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8CE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0DC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295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61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2D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6EB8EF72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ED8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AB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D82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03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BC5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CFB8BE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46C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E6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CED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538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FD3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3C8BDB6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9EE" w14:textId="77777777" w:rsidR="00F85492" w:rsidRPr="00BB239F" w:rsidRDefault="00F85492" w:rsidP="00471FD8">
            <w:pPr>
              <w:pStyle w:val="TAL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</w:t>
            </w:r>
            <w:r w:rsidRPr="00340015">
              <w:rPr>
                <w:noProof/>
              </w:rPr>
              <w:t xml:space="preserve">CHOICE </w:t>
            </w:r>
            <w:r w:rsidRPr="00A73D91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0D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809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500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1C6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48B08221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BDE9" w14:textId="77777777" w:rsidR="00F85492" w:rsidRPr="00BB239F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340015">
              <w:rPr>
                <w:noProof/>
              </w:rPr>
              <w:t>&gt;&gt;&gt;</w:t>
            </w:r>
            <w:r w:rsidRPr="00A73D91">
              <w:rPr>
                <w:i/>
                <w:iCs/>
                <w:noProof/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143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D94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286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B44C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7FA798D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EE0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340015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016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E97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7C5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340015">
              <w:rPr>
                <w:lang w:eastAsia="ja-JP"/>
              </w:rPr>
              <w:t>INTEGER (0..1007)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693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ABC0BFD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791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>
              <w:rPr>
                <w:noProof/>
              </w:rPr>
              <w:t>&gt;</w:t>
            </w:r>
            <w:r w:rsidRPr="00BB239F">
              <w:rPr>
                <w:noProof/>
              </w:rPr>
              <w:t>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BA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6C00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68D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528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1797C9E3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770" w14:textId="77777777" w:rsidR="00F85492" w:rsidRPr="00BB239F" w:rsidRDefault="00F85492" w:rsidP="00471FD8">
            <w:pPr>
              <w:pStyle w:val="TAL"/>
              <w:ind w:leftChars="300" w:left="6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 w:rsidRPr="00A73D91">
              <w:rPr>
                <w:i/>
                <w:iCs/>
                <w:noProof/>
              </w:rPr>
              <w:t>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4F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022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ABB" w14:textId="77777777" w:rsidR="00F85492" w:rsidRPr="00BB239F" w:rsidRDefault="00F85492" w:rsidP="00471FD8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4BB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2CE28258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5AC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7C4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3B5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0A3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BA9" w14:textId="77777777" w:rsidR="00F85492" w:rsidRPr="00BB239F" w:rsidRDefault="00F85492" w:rsidP="00471FD8">
            <w:pPr>
              <w:pStyle w:val="TAL"/>
            </w:pPr>
          </w:p>
        </w:tc>
      </w:tr>
      <w:tr w:rsidR="00F85492" w:rsidRPr="00BB239F" w14:paraId="545C65B7" w14:textId="77777777" w:rsidTr="00471FD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C8B" w14:textId="77777777" w:rsidR="00F85492" w:rsidRPr="00BB239F" w:rsidRDefault="00F85492" w:rsidP="00471FD8">
            <w:pPr>
              <w:pStyle w:val="TAL"/>
              <w:ind w:leftChars="400" w:left="800"/>
              <w:rPr>
                <w:noProof/>
              </w:rPr>
            </w:pPr>
            <w:r w:rsidRPr="00BB239F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A6A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E01" w14:textId="77777777" w:rsidR="00F85492" w:rsidRPr="00BB239F" w:rsidRDefault="00F85492" w:rsidP="00471FD8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2FA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8E8" w14:textId="77777777" w:rsidR="00F85492" w:rsidRPr="00BB239F" w:rsidRDefault="00F85492" w:rsidP="00471FD8">
            <w:pPr>
              <w:pStyle w:val="TAL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</w:tr>
    </w:tbl>
    <w:p w14:paraId="77B7087A" w14:textId="77777777" w:rsidR="00F85492" w:rsidRPr="00BB239F" w:rsidRDefault="00F85492" w:rsidP="00F85492"/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F85492" w:rsidRPr="00BB239F" w14:paraId="00489AD0" w14:textId="77777777" w:rsidTr="00471FD8">
        <w:tc>
          <w:tcPr>
            <w:tcW w:w="2972" w:type="dxa"/>
          </w:tcPr>
          <w:p w14:paraId="43CD2FD9" w14:textId="77777777" w:rsidR="00F85492" w:rsidRPr="00BB239F" w:rsidRDefault="00F85492" w:rsidP="00471FD8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1B177AB" w14:textId="77777777" w:rsidR="00F85492" w:rsidRPr="00BB239F" w:rsidRDefault="00F85492" w:rsidP="00471FD8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F85492" w:rsidRPr="00BB239F" w14:paraId="54B1AC06" w14:textId="77777777" w:rsidTr="00471FD8">
        <w:tc>
          <w:tcPr>
            <w:tcW w:w="2972" w:type="dxa"/>
          </w:tcPr>
          <w:p w14:paraId="7C67E02C" w14:textId="77777777" w:rsidR="00F85492" w:rsidRPr="00BB239F" w:rsidRDefault="00F85492" w:rsidP="00471FD8">
            <w:pPr>
              <w:pStyle w:val="TAL"/>
              <w:rPr>
                <w:lang w:eastAsia="zh-CN"/>
              </w:rPr>
            </w:pPr>
            <w:r w:rsidRPr="00BB239F">
              <w:rPr>
                <w:lang w:eastAsia="zh-CN"/>
              </w:rPr>
              <w:t>maxnoofPRSresourceSets</w:t>
            </w:r>
          </w:p>
        </w:tc>
        <w:tc>
          <w:tcPr>
            <w:tcW w:w="6379" w:type="dxa"/>
          </w:tcPr>
          <w:p w14:paraId="380FE42F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F85492" w:rsidRPr="00BB239F" w14:paraId="7FB4C54B" w14:textId="77777777" w:rsidTr="00471FD8">
        <w:tc>
          <w:tcPr>
            <w:tcW w:w="2972" w:type="dxa"/>
          </w:tcPr>
          <w:p w14:paraId="3F2150ED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lang w:eastAsia="zh-CN"/>
              </w:rPr>
              <w:t>maxnoofPRSresources</w:t>
            </w:r>
          </w:p>
        </w:tc>
        <w:tc>
          <w:tcPr>
            <w:tcW w:w="6379" w:type="dxa"/>
          </w:tcPr>
          <w:p w14:paraId="7C2A5967" w14:textId="77777777" w:rsidR="00F85492" w:rsidRPr="00BB239F" w:rsidRDefault="00F85492" w:rsidP="00471FD8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5501B845" w14:textId="77777777" w:rsidR="00F85492" w:rsidRDefault="00F85492" w:rsidP="00F85492"/>
    <w:p w14:paraId="30345601" w14:textId="14C17916" w:rsidR="00587CA7" w:rsidRPr="00950975" w:rsidRDefault="00D839A4" w:rsidP="0058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534903103"/>
      <w:bookmarkStart w:id="18" w:name="_Toc51776082"/>
      <w:bookmarkStart w:id="19" w:name="_Toc56773104"/>
      <w:bookmarkStart w:id="20" w:name="_Toc64447734"/>
      <w:bookmarkStart w:id="21" w:name="_Toc74152390"/>
      <w:bookmarkStart w:id="22" w:name="_Toc88654244"/>
      <w:bookmarkStart w:id="23" w:name="_Toc99056335"/>
      <w:bookmarkStart w:id="24" w:name="_Toc9995926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i/>
          <w:noProof/>
        </w:rPr>
        <w:t xml:space="preserve">Next </w:t>
      </w:r>
      <w:r w:rsidR="00587CA7">
        <w:rPr>
          <w:i/>
          <w:noProof/>
        </w:rPr>
        <w:t>Modification</w:t>
      </w:r>
    </w:p>
    <w:p w14:paraId="3ED74AF0" w14:textId="77777777" w:rsidR="00F85492" w:rsidRPr="00EA5FA7" w:rsidRDefault="00F85492" w:rsidP="00F85492">
      <w:pPr>
        <w:pStyle w:val="Heading3"/>
      </w:pPr>
      <w:bookmarkStart w:id="25" w:name="_Toc20956003"/>
      <w:bookmarkStart w:id="26" w:name="_Toc29893129"/>
      <w:bookmarkStart w:id="27" w:name="_Toc36557066"/>
      <w:bookmarkStart w:id="28" w:name="_Toc45832586"/>
      <w:bookmarkStart w:id="29" w:name="_Toc51763908"/>
      <w:bookmarkStart w:id="30" w:name="_Toc64449080"/>
      <w:bookmarkStart w:id="31" w:name="_Toc66289739"/>
      <w:bookmarkStart w:id="32" w:name="_Toc74154852"/>
      <w:bookmarkStart w:id="33" w:name="_Toc81383596"/>
      <w:bookmarkStart w:id="34" w:name="_Toc88658230"/>
      <w:bookmarkStart w:id="35" w:name="_Toc97911142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>9.4.5</w:t>
      </w:r>
      <w:r w:rsidRPr="00EA5FA7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36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37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36CE55" w14:textId="4038E35C" w:rsidR="001C1DE0" w:rsidRPr="00950975" w:rsidRDefault="001C1DE0" w:rsidP="001C1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CBB6" w14:textId="77777777" w:rsidR="0050078F" w:rsidRDefault="0050078F">
      <w:r>
        <w:separator/>
      </w:r>
    </w:p>
  </w:endnote>
  <w:endnote w:type="continuationSeparator" w:id="0">
    <w:p w14:paraId="1E70E633" w14:textId="77777777" w:rsidR="0050078F" w:rsidRDefault="0050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F93B" w14:textId="77777777" w:rsidR="005B23D2" w:rsidRDefault="005B2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2084" w14:textId="77777777" w:rsidR="005B23D2" w:rsidRDefault="005B2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71A8C" w14:textId="77777777" w:rsidR="0050078F" w:rsidRDefault="0050078F">
      <w:r>
        <w:separator/>
      </w:r>
    </w:p>
  </w:footnote>
  <w:footnote w:type="continuationSeparator" w:id="0">
    <w:p w14:paraId="1FA1974D" w14:textId="77777777" w:rsidR="0050078F" w:rsidRDefault="00500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4B05" w14:textId="77777777" w:rsidR="005B23D2" w:rsidRDefault="005B23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10BE" w14:textId="77777777" w:rsidR="005B23D2" w:rsidRDefault="005B23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0078F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23D2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148C7"/>
    <w:rsid w:val="0082449E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5869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37</cp:revision>
  <cp:lastPrinted>1900-01-01T06:00:00Z</cp:lastPrinted>
  <dcterms:created xsi:type="dcterms:W3CDTF">2022-04-19T17:53:00Z</dcterms:created>
  <dcterms:modified xsi:type="dcterms:W3CDTF">2022-04-25T21:30:00Z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2022-04-25T21:30:41Z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9cb917f4-f75a-49c4-9a1d-699085c5c7d1</vt:lpwstr>
  </property>
  <property fmtid="{D5CDD505-2E9C-101B-9397-08002B2CF9AE}" pid="29" name="MSIP_Label_46cc7c65-2b09-40ab-abef-d10548338a3b_ContentBits">
    <vt:lpwstr>2</vt:lpwstr>
  </property>
</Properties>
</file>